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1A7" w:rsidRPr="008D44BD" w:rsidRDefault="00E121A7" w:rsidP="008D4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ВСЕРОССИЙСКАЯ ОЛИМПИАДА ШКОЛЬНИКОВ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МУНИЦИПАЛЬНЫЙ ЭТАП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по предмету «Физическая культура»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7-8 класс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21A7" w:rsidRPr="008D44BD" w:rsidRDefault="00E121A7" w:rsidP="008D44BD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ТЕОРЕТИКО-МЕТОДИЧЕСКОЕ ЗАДАНИЕ</w: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Фамилия, Имя, Отчество_____________________________________________________</w: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Субъект Федерации_______________________ Город, школа, класс_________________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БЛАНК ОТВЕТОВ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4BD">
        <w:rPr>
          <w:rFonts w:ascii="Times New Roman" w:hAnsi="Times New Roman" w:cs="Times New Roman"/>
          <w:sz w:val="24"/>
          <w:szCs w:val="24"/>
        </w:rPr>
        <w:t>Контрольные вопросы по инструкции к тесту:</w: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rect id="_x0000_s1026" style="position:absolute;left:0;text-align:left;margin-left:279pt;margin-top:6.2pt;width:27.1pt;height:18pt;z-index:251612160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г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243pt;margin-top:6.2pt;width:27.1pt;height:18.05pt;z-index:251611136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 w:rsidRPr="000E60FC">
                    <w:rPr>
                      <w:b/>
                      <w:bCs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207pt;margin-top:6.2pt;width:27.1pt;height:18pt;z-index:251610112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 w:rsidRPr="000E60FC">
                    <w:rPr>
                      <w:b/>
                      <w:bCs/>
                    </w:rPr>
                    <w:t>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171pt;margin-top:6.2pt;width:27.05pt;height:18pt;z-index:251609088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 w:rsidRPr="000E60FC">
                    <w:rPr>
                      <w:b/>
                      <w:bCs/>
                    </w:rPr>
                    <w:t>а</w:t>
                  </w:r>
                </w:p>
              </w:txbxContent>
            </v:textbox>
          </v:rect>
        </w:pict>
      </w:r>
    </w:p>
    <w:p w:rsidR="00E121A7" w:rsidRPr="008D44BD" w:rsidRDefault="00E121A7" w:rsidP="008D44BD">
      <w:pPr>
        <w:spacing w:after="0" w:line="240" w:lineRule="auto"/>
        <w:ind w:left="283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1.</w: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rect id="_x0000_s1030" style="position:absolute;left:0;text-align:left;margin-left:279pt;margin-top:5.6pt;width:27.1pt;height:18pt;z-index:251616256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г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243pt;margin-top:5.6pt;width:27.1pt;height:18pt;z-index:251615232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207pt;margin-top:5.6pt;width:27.1pt;height:18pt;z-index:251614208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 w:rsidRPr="000E60FC">
                    <w:rPr>
                      <w:b/>
                      <w:bCs/>
                    </w:rPr>
                    <w:t>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171pt;margin-top:5.6pt;width:27.05pt;height:18pt;z-index:251613184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</w:t>
                  </w:r>
                </w:p>
              </w:txbxContent>
            </v:textbox>
          </v:rect>
        </w:pic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2.  </w: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4"/>
        <w:gridCol w:w="3918"/>
      </w:tblGrid>
      <w:tr w:rsidR="00E121A7" w:rsidRPr="00D224DF">
        <w:trPr>
          <w:jc w:val="center"/>
        </w:trPr>
        <w:tc>
          <w:tcPr>
            <w:tcW w:w="1204" w:type="dxa"/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вопроса</w:t>
            </w:r>
          </w:p>
        </w:tc>
        <w:tc>
          <w:tcPr>
            <w:tcW w:w="3918" w:type="dxa"/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Варианты ответов</w: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918" w:type="dxa"/>
            <w:tcBorders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rect id="_x0000_s1034" style="position:absolute;left:0;text-align:left;margin-left:119.8pt;margin-top:5.5pt;width:27.1pt;height:18pt;z-index:251621376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5" style="position:absolute;left:0;text-align:left;margin-left:48.1pt;margin-top:5.65pt;width:27.1pt;height:18pt;z-index:25161932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6" style="position:absolute;left:0;text-align:left;margin-left:12.1pt;margin-top:5.65pt;width:27.05pt;height:18pt;z-index:251618304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7" style="position:absolute;left:0;text-align:left;margin-left:83.8pt;margin-top:5.5pt;width:27.1pt;height:17.85pt;z-index:251620352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rect id="_x0000_s1038" style="position:absolute;left:0;text-align:left;margin-left:119.8pt;margin-top:6.7pt;width:26.7pt;height:18.45pt;z-index:251623424;visibility:visible;mso-position-horizontal-relative:text;mso-position-vertical-relative:text" strokeweight="1pt">
                  <v:textbox>
                    <w:txbxContent>
                      <w:p w:rsidR="00E121A7" w:rsidRPr="00E93A67" w:rsidRDefault="00E121A7" w:rsidP="008D44BD">
                        <w:pPr>
                          <w:jc w:val="center"/>
                        </w:pPr>
                        <w:r w:rsidRPr="00E93A67"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9" style="position:absolute;left:0;text-align:left;margin-left:48.1pt;margin-top:7.15pt;width:27.05pt;height:18pt;z-index:251617280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0" style="position:absolute;left:0;text-align:left;margin-left:12.1pt;margin-top:7.15pt;width:26.7pt;height:18pt;z-index:251622400;visibility:visible;mso-position-horizontal-relative:text;mso-position-vertical-relative:text" strokeweight="1pt">
                  <v:textbox>
                    <w:txbxContent>
                      <w:p w:rsidR="00E121A7" w:rsidRPr="00E93A67" w:rsidRDefault="00E121A7" w:rsidP="008D44BD">
                        <w:pPr>
                          <w:jc w:val="center"/>
                        </w:pPr>
                        <w:r w:rsidRPr="00E93A67">
                          <w:t>а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1" style="position:absolute;left:0;text-align:left;margin-left:84.1pt;margin-top:7.15pt;width:27.1pt;height:17.85pt;z-index:251624448;visibility:visible;mso-position-horizontal-relative:text;mso-position-vertical-relative:text">
                  <v:textbox>
                    <w:txbxContent>
                      <w:p w:rsidR="00E121A7" w:rsidRPr="00D81C8E" w:rsidRDefault="00E121A7" w:rsidP="008D44BD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11.8pt;margin-top:7.9pt;width:27pt;height:18pt;z-index:251632640;visibility:visible;mso-position-horizontal-relative:text;mso-position-vertical-relative:text">
                  <v:textbox>
                    <w:txbxContent>
                      <w:p w:rsidR="00E121A7" w:rsidRDefault="00E121A7" w:rsidP="008D44BD"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043" style="position:absolute;left:0;text-align:left;margin-left:120.1pt;margin-top:7.9pt;width:27.1pt;height:17.85pt;z-index:251627520;visibility:visible;mso-position-horizontal-relative:text;mso-position-vertical-relative:text">
                  <v:textbox>
                    <w:txbxContent>
                      <w:p w:rsidR="00E121A7" w:rsidRPr="006E6B3E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4" style="position:absolute;left:0;text-align:left;margin-left:84.1pt;margin-top:7.9pt;width:27.1pt;height:17.85pt;z-index:251626496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5" style="position:absolute;left:0;text-align:left;margin-left:48.1pt;margin-top:7.9pt;width:27.1pt;height:17.85pt;z-index:251625472;visibility:visible;mso-position-horizontal-relative:text;mso-position-vertical-relative:text">
                  <v:textbox>
                    <w:txbxContent>
                      <w:p w:rsidR="00E121A7" w:rsidRPr="00D81C8E" w:rsidRDefault="00E121A7" w:rsidP="008D44BD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046" type="#_x0000_t202" style="position:absolute;left:0;text-align:left;margin-left:119.8pt;margin-top:9.15pt;width:27pt;height:18pt;z-index:251631616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7" type="#_x0000_t202" style="position:absolute;left:0;text-align:left;margin-left:83.8pt;margin-top:9.15pt;width:27pt;height:18pt;z-index:251630592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8" type="#_x0000_t202" style="position:absolute;left:0;text-align:left;margin-left:47.8pt;margin-top:9.15pt;width:27pt;height:18pt;z-index:25162956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type="#_x0000_t202" style="position:absolute;left:0;text-align:left;margin-left:11.8pt;margin-top:9.15pt;width:27pt;height:18pt;z-index:251628544;visibility:visible;mso-position-horizontal-relative:text;mso-position-vertical-relative:text">
                  <v:textbox>
                    <w:txbxContent>
                      <w:p w:rsidR="00E121A7" w:rsidRDefault="00E121A7" w:rsidP="008D44BD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050" type="#_x0000_t202" style="position:absolute;left:0;text-align:left;margin-left:119.8pt;margin-top:10.35pt;width:27pt;height:18pt;z-index:251636736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1" type="#_x0000_t202" style="position:absolute;left:0;text-align:left;margin-left:83.8pt;margin-top:10.35pt;width:27pt;height:18pt;z-index:251635712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2" type="#_x0000_t202" style="position:absolute;left:0;text-align:left;margin-left:47.8pt;margin-top:10.35pt;width:27pt;height:18pt;z-index:25163468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3" type="#_x0000_t202" style="position:absolute;left:0;text-align:left;margin-left:11.8pt;margin-top:10.35pt;width:27pt;height:18pt;z-index:251633664;visibility:visible;mso-position-horizontal-relative:text;mso-position-vertical-relative:text">
                  <v:textbox>
                    <w:txbxContent>
                      <w:p w:rsidR="00E121A7" w:rsidRDefault="00E121A7" w:rsidP="008D44BD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054" type="#_x0000_t202" style="position:absolute;left:0;text-align:left;margin-left:119.8pt;margin-top:11.55pt;width:27pt;height:18pt;z-index:251640832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5" type="#_x0000_t202" style="position:absolute;left:0;text-align:left;margin-left:83.8pt;margin-top:11.55pt;width:27pt;height:18pt;z-index:25163980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6" type="#_x0000_t202" style="position:absolute;left:0;text-align:left;margin-left:47.8pt;margin-top:11.55pt;width:27pt;height:18pt;z-index:251638784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7" type="#_x0000_t202" style="position:absolute;left:0;text-align:left;margin-left:11.8pt;margin-top:11.55pt;width:27pt;height:18pt;z-index:251637760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058" type="#_x0000_t202" style="position:absolute;left:0;text-align:left;margin-left:120.1pt;margin-top:2pt;width:27pt;height:18pt;z-index:251644928;visibility:visible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type="#_x0000_t202" style="position:absolute;left:0;text-align:left;margin-left:83.8pt;margin-top:3.1pt;width:27pt;height:18pt;z-index:251643904;visibility:visible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type="#_x0000_t202" style="position:absolute;left:0;text-align:left;margin-left:48.1pt;margin-top:2pt;width:27pt;height:18pt;z-index:251642880;visibility:visible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1" type="#_x0000_t202" style="position:absolute;left:0;text-align:left;margin-left:12.1pt;margin-top:2pt;width:27pt;height:18pt;z-index:251641856;visibility:visible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_________________________</w: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_________________________</w: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</w:rPr>
              <w:t xml:space="preserve">   _________________________</w: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</w:rPr>
              <w:t xml:space="preserve">   _________________________</w: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_________________________</w:t>
            </w: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tabs>
                <w:tab w:val="left" w:pos="922"/>
              </w:tabs>
              <w:spacing w:after="0" w:line="240" w:lineRule="auto"/>
              <w:ind w:firstLine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9.25pt;height:20.25pt;visibility:visible">
                  <v:imagedata r:id="rId6" o:title=""/>
                </v:shape>
              </w:pict>
            </w:r>
            <w:r w:rsidRPr="00D224D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224DF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5" o:spid="_x0000_i1026" type="#_x0000_t75" style="width:29.25pt;height:20.25pt;visibility:visible">
                  <v:imagedata r:id="rId7" o:title=""/>
                </v:shape>
              </w:pict>
            </w:r>
            <w:r w:rsidRPr="00D224D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224DF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6" o:spid="_x0000_i1027" type="#_x0000_t75" style="width:29.25pt;height:20.25pt;visibility:visible">
                  <v:imagedata r:id="rId8" o:title=""/>
                </v:shape>
              </w:pict>
            </w:r>
            <w:r w:rsidRPr="00D224D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224DF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9" o:spid="_x0000_i1028" type="#_x0000_t75" style="width:29.25pt;height:20.25pt;visibility:visible">
                  <v:imagedata r:id="rId9" o:title=""/>
                </v:shape>
              </w:pic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Поле 16" o:spid="_x0000_s1062" type="#_x0000_t202" style="position:absolute;left:0;text-align:left;margin-left:120.1pt;margin-top:6.4pt;width:27pt;height:18pt;z-index:251649024;visibility:visible;mso-position-horizontal-relative:text;mso-position-vertical-relative:text">
                  <v:textbox style="mso-next-textbox:#Поле 16"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Поле 15" o:spid="_x0000_s1063" type="#_x0000_t202" style="position:absolute;left:0;text-align:left;margin-left:84.1pt;margin-top:6.4pt;width:27pt;height:18pt;z-index:251648000;visibility:visible;mso-position-horizontal-relative:text;mso-position-vertical-relative:text">
                  <v:textbox style="mso-next-textbox:#Поле 15"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Поле 14" o:spid="_x0000_s1064" type="#_x0000_t202" style="position:absolute;left:0;text-align:left;margin-left:48.1pt;margin-top:6.4pt;width:27pt;height:18pt;z-index:251646976;visibility:visible;mso-position-horizontal-relative:text;mso-position-vertical-relative:text">
                  <v:textbox style="mso-next-textbox:#Поле 14"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Поле 13" o:spid="_x0000_s1065" type="#_x0000_t202" style="position:absolute;left:0;text-align:left;margin-left:12.1pt;margin-top:6.4pt;width:27pt;height:18pt;z-index:251645952;visibility:visible;mso-position-horizontal-relative:text;mso-position-vertical-relative:text">
                  <v:textbox style="mso-next-textbox:#Поле 13"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Поле 8" o:spid="_x0000_s1066" type="#_x0000_t202" style="position:absolute;left:0;text-align:left;margin-left:120.1pt;margin-top:7.9pt;width:27pt;height:18pt;z-index:251653120;visibility:visible;mso-position-horizontal-relative:text;mso-position-vertical-relative:text">
                  <v:textbox>
                    <w:txbxContent>
                      <w:p w:rsidR="00E121A7" w:rsidRPr="008C0DF0" w:rsidRDefault="00E121A7" w:rsidP="008D44BD">
                        <w:pPr>
                          <w:jc w:val="center"/>
                          <w:rPr>
                            <w:b/>
                            <w:bCs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Поле 7" o:spid="_x0000_s1067" type="#_x0000_t202" style="position:absolute;left:0;text-align:left;margin-left:84.1pt;margin-top:7.9pt;width:27pt;height:18pt;z-index:251652096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Поле 6" o:spid="_x0000_s1068" type="#_x0000_t202" style="position:absolute;left:0;text-align:left;margin-left:48.1pt;margin-top:7.9pt;width:27pt;height:18pt;z-index:251651072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Поле 5" o:spid="_x0000_s1069" type="#_x0000_t202" style="position:absolute;left:0;text-align:left;margin-left:12.1pt;margin-top:7.9pt;width:27pt;height:18pt;z-index:25165004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8" w:type="dxa"/>
            <w:tcBorders>
              <w:top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121A7" w:rsidRPr="008D44BD" w:rsidRDefault="00E121A7" w:rsidP="008D44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121A7" w:rsidRPr="008D44BD" w:rsidRDefault="00E121A7" w:rsidP="008D4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Оценка (</w:t>
      </w:r>
      <w:r w:rsidRPr="008D44BD">
        <w:rPr>
          <w:rFonts w:ascii="Times New Roman" w:hAnsi="Times New Roman" w:cs="Times New Roman"/>
          <w:sz w:val="24"/>
          <w:szCs w:val="24"/>
          <w:lang w:eastAsia="en-US"/>
        </w:rPr>
        <w:t>сумма баллов) _____________</w:t>
      </w:r>
    </w:p>
    <w:p w:rsidR="00E121A7" w:rsidRPr="008D44BD" w:rsidRDefault="00E121A7" w:rsidP="008D4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121A7" w:rsidRPr="008D44BD" w:rsidSect="002D557D">
          <w:pgSz w:w="11906" w:h="16838"/>
          <w:pgMar w:top="567" w:right="851" w:bottom="1134" w:left="1701" w:header="709" w:footer="709" w:gutter="0"/>
          <w:cols w:space="708"/>
          <w:titlePg/>
          <w:docGrid w:linePitch="360"/>
        </w:sectPr>
      </w:pPr>
      <w:r w:rsidRPr="008D44B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Подписи жюри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ВСЕРОССИЙСКАЯ ОЛИМПИАДА ШКОЛЬНИКОВ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МУНИЦИПАЛЬНЫЙ ЭТАП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по предмету «Физическая культура»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9 - 11 класс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21A7" w:rsidRPr="008D44BD" w:rsidRDefault="00E121A7" w:rsidP="008D44BD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ТЕОРЕТИКО-МЕТОДИЧЕСКОЕ ЗАДАНИЕ</w: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Фамилия, Имя, Отчество_____________________________________________________</w: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Субъект Федерации_______________________ Город, школа, класс_________________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БЛАНК ОТВЕТОВ</w:t>
      </w:r>
    </w:p>
    <w:p w:rsidR="00E121A7" w:rsidRPr="008D44BD" w:rsidRDefault="00E121A7" w:rsidP="008D4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4BD">
        <w:rPr>
          <w:rFonts w:ascii="Times New Roman" w:hAnsi="Times New Roman" w:cs="Times New Roman"/>
          <w:sz w:val="24"/>
          <w:szCs w:val="24"/>
        </w:rPr>
        <w:t>Контрольные вопросы по инструкции к тесту:</w: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rect id="_x0000_s1070" style="position:absolute;left:0;text-align:left;margin-left:279pt;margin-top:6.2pt;width:27.1pt;height:18pt;z-index:251657216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г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1" style="position:absolute;left:0;text-align:left;margin-left:243pt;margin-top:6.2pt;width:27.1pt;height:18.05pt;z-index:251656192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 w:rsidRPr="000E60FC">
                    <w:rPr>
                      <w:b/>
                      <w:bCs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2" style="position:absolute;left:0;text-align:left;margin-left:207pt;margin-top:6.2pt;width:27.1pt;height:18pt;z-index:251655168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 w:rsidRPr="000E60FC">
                    <w:rPr>
                      <w:b/>
                      <w:bCs/>
                    </w:rPr>
                    <w:t>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171pt;margin-top:6.2pt;width:27.05pt;height:18pt;z-index:251654144;visibility:visible">
            <v:textbox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 w:rsidRPr="000E60FC">
                    <w:rPr>
                      <w:b/>
                      <w:bCs/>
                    </w:rPr>
                    <w:t>а</w:t>
                  </w:r>
                </w:p>
              </w:txbxContent>
            </v:textbox>
          </v:rect>
        </w:pict>
      </w:r>
    </w:p>
    <w:p w:rsidR="00E121A7" w:rsidRPr="008D44BD" w:rsidRDefault="00E121A7" w:rsidP="008D44BD">
      <w:pPr>
        <w:spacing w:after="0" w:line="240" w:lineRule="auto"/>
        <w:ind w:left="283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>1.</w: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rect id="_x0000_s1074" style="position:absolute;left:0;text-align:left;margin-left:279pt;margin-top:5.6pt;width:27.1pt;height:18pt;z-index:251661312;visibility:visible">
            <v:textbox style="mso-next-textbox:#_x0000_s1074"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г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5" style="position:absolute;left:0;text-align:left;margin-left:243pt;margin-top:5.6pt;width:27.1pt;height:18pt;z-index:251660288;visibility:visible">
            <v:textbox style="mso-next-textbox:#_x0000_s1075"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6" style="position:absolute;left:0;text-align:left;margin-left:207pt;margin-top:5.6pt;width:27.1pt;height:18pt;z-index:251659264;visibility:visible">
            <v:textbox style="mso-next-textbox:#_x0000_s1076"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 w:rsidRPr="000E60FC">
                    <w:rPr>
                      <w:b/>
                      <w:bCs/>
                    </w:rPr>
                    <w:t>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7" style="position:absolute;left:0;text-align:left;margin-left:171pt;margin-top:5.6pt;width:27.05pt;height:18pt;z-index:251658240;visibility:visible">
            <v:textbox style="mso-next-textbox:#_x0000_s1077">
              <w:txbxContent>
                <w:p w:rsidR="00E121A7" w:rsidRPr="000E60FC" w:rsidRDefault="00E121A7" w:rsidP="008D44B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</w:t>
                  </w:r>
                </w:p>
              </w:txbxContent>
            </v:textbox>
          </v:rect>
        </w:pic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Pr="008D44BD">
        <w:rPr>
          <w:rFonts w:ascii="Times New Roman" w:hAnsi="Times New Roman" w:cs="Times New Roman"/>
          <w:b/>
          <w:bCs/>
          <w:sz w:val="24"/>
          <w:szCs w:val="24"/>
        </w:rPr>
        <w:t xml:space="preserve">2.  </w:t>
      </w:r>
    </w:p>
    <w:p w:rsidR="00E121A7" w:rsidRPr="008D44BD" w:rsidRDefault="00E121A7" w:rsidP="008D44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4"/>
        <w:gridCol w:w="3918"/>
      </w:tblGrid>
      <w:tr w:rsidR="00E121A7" w:rsidRPr="00D224DF">
        <w:trPr>
          <w:jc w:val="center"/>
        </w:trPr>
        <w:tc>
          <w:tcPr>
            <w:tcW w:w="1204" w:type="dxa"/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вопроса</w:t>
            </w:r>
          </w:p>
        </w:tc>
        <w:tc>
          <w:tcPr>
            <w:tcW w:w="3918" w:type="dxa"/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Варианты ответов</w: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918" w:type="dxa"/>
            <w:tcBorders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rect id="_x0000_s1078" style="position:absolute;left:0;text-align:left;margin-left:119.8pt;margin-top:5.5pt;width:27.1pt;height:18pt;z-index:251666432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79" style="position:absolute;left:0;text-align:left;margin-left:48.1pt;margin-top:5.65pt;width:27.1pt;height:18pt;z-index:251664384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80" style="position:absolute;left:0;text-align:left;margin-left:12.1pt;margin-top:5.65pt;width:27.05pt;height:18pt;z-index:251663360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81" style="position:absolute;left:0;text-align:left;margin-left:83.8pt;margin-top:5.5pt;width:27.1pt;height:17.85pt;z-index:25166540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rect id="_x0000_s1082" style="position:absolute;left:0;text-align:left;margin-left:119.8pt;margin-top:6.7pt;width:26.7pt;height:18.45pt;z-index:251668480;visibility:visible;mso-position-horizontal-relative:text;mso-position-vertical-relative:text" strokeweight="1p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83" style="position:absolute;left:0;text-align:left;margin-left:48.1pt;margin-top:7.15pt;width:27.05pt;height:18pt;z-index:251662336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84" style="position:absolute;left:0;text-align:left;margin-left:12.1pt;margin-top:7.15pt;width:26.7pt;height:18pt;z-index:251667456;visibility:visible;mso-position-horizontal-relative:text;mso-position-vertical-relative:text" strokeweight="1p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85" style="position:absolute;left:0;text-align:left;margin-left:84.1pt;margin-top:7.15pt;width:27.1pt;height:17.85pt;z-index:251669504;visibility:visible;mso-position-horizontal-relative:text;mso-position-vertical-relative:text">
                  <v:textbox>
                    <w:txbxContent>
                      <w:p w:rsidR="00E121A7" w:rsidRPr="00D81C8E" w:rsidRDefault="00E121A7" w:rsidP="008D44BD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086" type="#_x0000_t202" style="position:absolute;left:0;text-align:left;margin-left:11.8pt;margin-top:7.9pt;width:27pt;height:18pt;z-index:251677696;visibility:visible;mso-position-horizontal-relative:text;mso-position-vertical-relative:text">
                  <v:textbox>
                    <w:txbxContent>
                      <w:p w:rsidR="00E121A7" w:rsidRDefault="00E121A7" w:rsidP="008D44BD"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087" style="position:absolute;left:0;text-align:left;margin-left:120.1pt;margin-top:7.9pt;width:27.1pt;height:17.85pt;z-index:251672576;visibility:visible;mso-position-horizontal-relative:text;mso-position-vertical-relative:text">
                  <v:textbox>
                    <w:txbxContent>
                      <w:p w:rsidR="00E121A7" w:rsidRPr="006E6B3E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88" style="position:absolute;left:0;text-align:left;margin-left:84.1pt;margin-top:7.9pt;width:27.1pt;height:17.85pt;z-index:251671552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89" style="position:absolute;left:0;text-align:left;margin-left:48.1pt;margin-top:7.9pt;width:27.1pt;height:17.85pt;z-index:251670528;visibility:visible;mso-position-horizontal-relative:text;mso-position-vertical-relative:text">
                  <v:textbox>
                    <w:txbxContent>
                      <w:p w:rsidR="00E121A7" w:rsidRPr="00D81C8E" w:rsidRDefault="00E121A7" w:rsidP="008D44BD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090" type="#_x0000_t202" style="position:absolute;left:0;text-align:left;margin-left:119.8pt;margin-top:9.15pt;width:27pt;height:18pt;z-index:251676672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type="#_x0000_t202" style="position:absolute;left:0;text-align:left;margin-left:83.8pt;margin-top:9.15pt;width:27pt;height:18pt;z-index:25167564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type="#_x0000_t202" style="position:absolute;left:0;text-align:left;margin-left:47.8pt;margin-top:9.15pt;width:27pt;height:18pt;z-index:251674624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type="#_x0000_t202" style="position:absolute;left:0;text-align:left;margin-left:11.8pt;margin-top:9.15pt;width:27pt;height:18pt;z-index:251673600;visibility:visible;mso-position-horizontal-relative:text;mso-position-vertical-relative:text">
                  <v:textbox>
                    <w:txbxContent>
                      <w:p w:rsidR="00E121A7" w:rsidRDefault="00E121A7" w:rsidP="008D44BD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094" type="#_x0000_t202" style="position:absolute;left:0;text-align:left;margin-left:119.8pt;margin-top:10.35pt;width:27pt;height:18pt;z-index:251681792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type="#_x0000_t202" style="position:absolute;left:0;text-align:left;margin-left:83.8pt;margin-top:10.35pt;width:27pt;height:18pt;z-index:25168076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type="#_x0000_t202" style="position:absolute;left:0;text-align:left;margin-left:47.8pt;margin-top:10.35pt;width:27pt;height:18pt;z-index:251679744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type="#_x0000_t202" style="position:absolute;left:0;text-align:left;margin-left:11.8pt;margin-top:10.35pt;width:27pt;height:18pt;z-index:251678720;visibility:visible;mso-position-horizontal-relative:text;mso-position-vertical-relative:text">
                  <v:textbox>
                    <w:txbxContent>
                      <w:p w:rsidR="00E121A7" w:rsidRDefault="00E121A7" w:rsidP="008D44BD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098" type="#_x0000_t202" style="position:absolute;left:0;text-align:left;margin-left:119.8pt;margin-top:11.55pt;width:27pt;height:18pt;z-index:25168588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type="#_x0000_t202" style="position:absolute;left:0;text-align:left;margin-left:83.8pt;margin-top:11.55pt;width:27pt;height:18pt;z-index:251684864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type="#_x0000_t202" style="position:absolute;left:0;text-align:left;margin-left:47.8pt;margin-top:11.55pt;width:27pt;height:18pt;z-index:251683840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type="#_x0000_t202" style="position:absolute;left:0;text-align:left;margin-left:11.8pt;margin-top:11.55pt;width:27pt;height:18pt;z-index:251682816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102" type="#_x0000_t202" style="position:absolute;left:0;text-align:left;margin-left:120.1pt;margin-top:2pt;width:27pt;height:18pt;z-index:251689984;visibility:visible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type="#_x0000_t202" style="position:absolute;left:0;text-align:left;margin-left:83.8pt;margin-top:3.1pt;width:27pt;height:18pt;z-index:251688960;visibility:visible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type="#_x0000_t202" style="position:absolute;left:0;text-align:left;margin-left:48.1pt;margin-top:2pt;width:27pt;height:18pt;z-index:251687936;visibility:visible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type="#_x0000_t202" style="position:absolute;left:0;text-align:left;margin-left:12.1pt;margin-top:2pt;width:27pt;height:18pt;z-index:251686912;visibility:visible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_________________________</w: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_________________________</w: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</w:rPr>
              <w:t xml:space="preserve">   _________________________</w: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</w:rPr>
              <w:t xml:space="preserve">   _________________________</w:t>
            </w: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106" type="#_x0000_t202" style="position:absolute;left:0;text-align:left;margin-left:119.8pt;margin-top:10.35pt;width:27pt;height:18pt;z-index:25170636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type="#_x0000_t202" style="position:absolute;left:0;text-align:left;margin-left:83.8pt;margin-top:10.35pt;width:27pt;height:18pt;z-index:251705344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type="#_x0000_t202" style="position:absolute;left:0;text-align:left;margin-left:47.8pt;margin-top:10.35pt;width:27pt;height:18pt;z-index:251704320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type="#_x0000_t202" style="position:absolute;left:0;text-align:left;margin-left:11.8pt;margin-top:10.35pt;width:27pt;height:18pt;z-index:251703296;visibility:visible;mso-position-horizontal-relative:text;mso-position-vertical-relative:text">
                  <v:textbox>
                    <w:txbxContent>
                      <w:p w:rsidR="00E121A7" w:rsidRDefault="00E121A7" w:rsidP="008D44BD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110" type="#_x0000_t202" style="position:absolute;left:0;text-align:left;margin-left:119.8pt;margin-top:10.35pt;width:27pt;height:18pt;z-index:251702272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type="#_x0000_t202" style="position:absolute;left:0;text-align:left;margin-left:83.8pt;margin-top:10.35pt;width:27pt;height:18pt;z-index:25170124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type="#_x0000_t202" style="position:absolute;left:0;text-align:left;margin-left:47.8pt;margin-top:10.35pt;width:27pt;height:18pt;z-index:251700224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type="#_x0000_t202" style="position:absolute;left:0;text-align:left;margin-left:11.8pt;margin-top:10.35pt;width:27pt;height:18pt;z-index:251699200;visibility:visible;mso-position-horizontal-relative:text;mso-position-vertical-relative:text">
                  <v:textbox>
                    <w:txbxContent>
                      <w:p w:rsidR="00E121A7" w:rsidRDefault="00E121A7" w:rsidP="008D44BD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114" type="#_x0000_t202" style="position:absolute;left:0;text-align:left;margin-left:120.1pt;margin-top:6.4pt;width:27pt;height:18pt;z-index:251694080;visibility:visible;mso-position-horizontal-relative:text;mso-position-vertical-relative:text">
                  <v:textbox style="mso-next-textbox:#_x0000_s1114"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type="#_x0000_t202" style="position:absolute;left:0;text-align:left;margin-left:84.1pt;margin-top:6.4pt;width:27pt;height:18pt;z-index:251693056;visibility:visible;mso-position-horizontal-relative:text;mso-position-vertical-relative:text">
                  <v:textbox style="mso-next-textbox:#_x0000_s1115"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type="#_x0000_t202" style="position:absolute;left:0;text-align:left;margin-left:48.1pt;margin-top:6.4pt;width:27pt;height:18pt;z-index:251692032;visibility:visible;mso-position-horizontal-relative:text;mso-position-vertical-relative:text">
                  <v:textbox style="mso-next-textbox:#_x0000_s1116"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type="#_x0000_t202" style="position:absolute;left:0;text-align:left;margin-left:12.1pt;margin-top:6.4pt;width:27pt;height:18pt;z-index:251691008;visibility:visible;mso-position-horizontal-relative:text;mso-position-vertical-relative:text">
                  <v:textbox style="mso-next-textbox:#_x0000_s1117"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3918" w:type="dxa"/>
            <w:tcBorders>
              <w:top w:val="nil"/>
              <w:bottom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118" type="#_x0000_t202" style="position:absolute;left:0;text-align:left;margin-left:120.1pt;margin-top:7.9pt;width:27pt;height:18pt;z-index:251698176;visibility:visible;mso-position-horizontal-relative:text;mso-position-vertical-relative:text">
                  <v:textbox>
                    <w:txbxContent>
                      <w:p w:rsidR="00E121A7" w:rsidRPr="008C0DF0" w:rsidRDefault="00E121A7" w:rsidP="008D44BD">
                        <w:pPr>
                          <w:jc w:val="center"/>
                          <w:rPr>
                            <w:b/>
                            <w:bCs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type="#_x0000_t202" style="position:absolute;left:0;text-align:left;margin-left:84.1pt;margin-top:7.9pt;width:27pt;height:18pt;z-index:251697152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type="#_x0000_t202" style="position:absolute;left:0;text-align:left;margin-left:48.1pt;margin-top:7.9pt;width:27pt;height:18pt;z-index:251696128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type="#_x0000_t202" style="position:absolute;left:0;text-align:left;margin-left:12.1pt;margin-top:7.9pt;width:27pt;height:18pt;z-index:251695104;visibility:visible;mso-position-horizontal-relative:text;mso-position-vertical-relative:text">
                  <v:textbox>
                    <w:txbxContent>
                      <w:p w:rsidR="00E121A7" w:rsidRPr="000E60FC" w:rsidRDefault="00E121A7" w:rsidP="008D44B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21A7" w:rsidRPr="00D224DF">
        <w:trPr>
          <w:jc w:val="center"/>
        </w:trPr>
        <w:tc>
          <w:tcPr>
            <w:tcW w:w="1204" w:type="dxa"/>
            <w:tcBorders>
              <w:top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8" w:type="dxa"/>
            <w:tcBorders>
              <w:top w:val="nil"/>
            </w:tcBorders>
          </w:tcPr>
          <w:p w:rsidR="00E121A7" w:rsidRPr="00D224DF" w:rsidRDefault="00E121A7" w:rsidP="008D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21A7" w:rsidRPr="008D44BD" w:rsidRDefault="00E121A7" w:rsidP="008D44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121A7" w:rsidRPr="008D44BD" w:rsidRDefault="00E121A7" w:rsidP="008D44B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Оценка (</w:t>
      </w:r>
      <w:r w:rsidRPr="008D44BD">
        <w:rPr>
          <w:rFonts w:ascii="Times New Roman" w:hAnsi="Times New Roman" w:cs="Times New Roman"/>
          <w:sz w:val="24"/>
          <w:szCs w:val="24"/>
          <w:lang w:eastAsia="en-US"/>
        </w:rPr>
        <w:t>сумма баллов) _____________</w:t>
      </w:r>
    </w:p>
    <w:p w:rsidR="00E121A7" w:rsidRPr="008D44BD" w:rsidRDefault="00E121A7" w:rsidP="008D4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4B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Подписи жюри</w:t>
      </w:r>
    </w:p>
    <w:sectPr w:rsidR="00E121A7" w:rsidRPr="008D44BD" w:rsidSect="008D44BD">
      <w:pgSz w:w="11906" w:h="16838"/>
      <w:pgMar w:top="68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1A7" w:rsidRDefault="00E121A7" w:rsidP="008D44BD">
      <w:pPr>
        <w:spacing w:after="0" w:line="240" w:lineRule="auto"/>
      </w:pPr>
      <w:r>
        <w:separator/>
      </w:r>
    </w:p>
  </w:endnote>
  <w:endnote w:type="continuationSeparator" w:id="0">
    <w:p w:rsidR="00E121A7" w:rsidRDefault="00E121A7" w:rsidP="008D4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1A7" w:rsidRDefault="00E121A7" w:rsidP="008D44BD">
      <w:pPr>
        <w:spacing w:after="0" w:line="240" w:lineRule="auto"/>
      </w:pPr>
      <w:r>
        <w:separator/>
      </w:r>
    </w:p>
  </w:footnote>
  <w:footnote w:type="continuationSeparator" w:id="0">
    <w:p w:rsidR="00E121A7" w:rsidRDefault="00E121A7" w:rsidP="008D44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4BD"/>
    <w:rsid w:val="000E60FC"/>
    <w:rsid w:val="002D557D"/>
    <w:rsid w:val="003448C3"/>
    <w:rsid w:val="00597EED"/>
    <w:rsid w:val="006E6B3E"/>
    <w:rsid w:val="00705209"/>
    <w:rsid w:val="008C0DF0"/>
    <w:rsid w:val="008D44BD"/>
    <w:rsid w:val="00975845"/>
    <w:rsid w:val="009A7125"/>
    <w:rsid w:val="00D224DF"/>
    <w:rsid w:val="00D81C8E"/>
    <w:rsid w:val="00E121A7"/>
    <w:rsid w:val="00E93A67"/>
    <w:rsid w:val="00F23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EE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D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44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D4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44BD"/>
  </w:style>
  <w:style w:type="paragraph" w:styleId="Footer">
    <w:name w:val="footer"/>
    <w:basedOn w:val="Normal"/>
    <w:link w:val="FooterChar"/>
    <w:uiPriority w:val="99"/>
    <w:semiHidden/>
    <w:rsid w:val="008D4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D44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231</Words>
  <Characters>1317</Characters>
  <Application>Microsoft Office Outlook</Application>
  <DocSecurity>0</DocSecurity>
  <Lines>0</Lines>
  <Paragraphs>0</Paragraphs>
  <ScaleCrop>false</ScaleCrop>
  <Company>ffk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cg03</cp:lastModifiedBy>
  <cp:revision>5</cp:revision>
  <cp:lastPrinted>2014-11-25T10:22:00Z</cp:lastPrinted>
  <dcterms:created xsi:type="dcterms:W3CDTF">2014-11-04T21:22:00Z</dcterms:created>
  <dcterms:modified xsi:type="dcterms:W3CDTF">2014-11-25T10:30:00Z</dcterms:modified>
</cp:coreProperties>
</file>